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D84EC" w14:textId="77777777" w:rsidR="00A648AD" w:rsidRDefault="00A648AD" w:rsidP="00A648AD">
      <w:pPr>
        <w:pStyle w:val="NoSpacing"/>
      </w:pPr>
      <w:r>
        <w:rPr>
          <w:u w:val="single"/>
        </w:rPr>
        <w:t>William POTTER</w:t>
      </w:r>
      <w:r>
        <w:t xml:space="preserve">     (fl.1484)</w:t>
      </w:r>
    </w:p>
    <w:p w14:paraId="41E12581" w14:textId="77777777" w:rsidR="00A648AD" w:rsidRDefault="00A648AD" w:rsidP="00A648AD">
      <w:pPr>
        <w:pStyle w:val="NoSpacing"/>
      </w:pPr>
      <w:r>
        <w:t>of Rushall, Norfolk. Husbandman.</w:t>
      </w:r>
    </w:p>
    <w:p w14:paraId="7568A28C" w14:textId="77777777" w:rsidR="00A648AD" w:rsidRDefault="00A648AD" w:rsidP="00A648AD">
      <w:pPr>
        <w:pStyle w:val="NoSpacing"/>
      </w:pPr>
    </w:p>
    <w:p w14:paraId="4A30C926" w14:textId="77777777" w:rsidR="00A648AD" w:rsidRDefault="00A648AD" w:rsidP="00A648AD">
      <w:pPr>
        <w:pStyle w:val="NoSpacing"/>
      </w:pPr>
    </w:p>
    <w:p w14:paraId="4CA18D0C" w14:textId="77777777" w:rsidR="00A648AD" w:rsidRDefault="00A648AD" w:rsidP="00A648AD">
      <w:pPr>
        <w:pStyle w:val="NoSpacing"/>
      </w:pPr>
      <w:r>
        <w:tab/>
        <w:t>1484</w:t>
      </w:r>
      <w:r>
        <w:tab/>
        <w:t>John Sayer(q.v.) and Thomas Broun(q.v.), as the executors of Thomas Sayer,</w:t>
      </w:r>
    </w:p>
    <w:p w14:paraId="6CACE1D2" w14:textId="77777777" w:rsidR="00A648AD" w:rsidRDefault="00A648AD" w:rsidP="00A648AD">
      <w:pPr>
        <w:pStyle w:val="NoSpacing"/>
      </w:pPr>
      <w:r>
        <w:tab/>
      </w:r>
      <w:r>
        <w:tab/>
        <w:t>senior, of Pulham Market, Norfolk(q.v.), made a plaint of debt against him,</w:t>
      </w:r>
    </w:p>
    <w:p w14:paraId="3F6014AC" w14:textId="77777777" w:rsidR="00A648AD" w:rsidRDefault="00A648AD" w:rsidP="00A648AD">
      <w:pPr>
        <w:pStyle w:val="NoSpacing"/>
      </w:pPr>
      <w:r>
        <w:tab/>
      </w:r>
      <w:r>
        <w:tab/>
        <w:t xml:space="preserve">Nicholas </w:t>
      </w:r>
      <w:proofErr w:type="spellStart"/>
      <w:r>
        <w:t>Sherewyn</w:t>
      </w:r>
      <w:proofErr w:type="spellEnd"/>
      <w:r>
        <w:t xml:space="preserve"> of Pulham(q.v.), John Ede of Pulham(q.v.), John </w:t>
      </w:r>
      <w:proofErr w:type="spellStart"/>
      <w:r>
        <w:t>Honypot</w:t>
      </w:r>
      <w:proofErr w:type="spellEnd"/>
      <w:r>
        <w:t xml:space="preserve"> </w:t>
      </w:r>
    </w:p>
    <w:p w14:paraId="6405ED2A" w14:textId="77777777" w:rsidR="00A648AD" w:rsidRDefault="00A648AD" w:rsidP="00A648AD">
      <w:pPr>
        <w:pStyle w:val="NoSpacing"/>
        <w:ind w:left="720" w:firstLine="720"/>
      </w:pPr>
      <w:r>
        <w:t xml:space="preserve">of Pulham(q.v.) and William </w:t>
      </w:r>
      <w:proofErr w:type="spellStart"/>
      <w:r>
        <w:t>Honlot</w:t>
      </w:r>
      <w:proofErr w:type="spellEnd"/>
      <w:r>
        <w:t xml:space="preserve"> of Norwich(q.v.).</w:t>
      </w:r>
    </w:p>
    <w:p w14:paraId="52684690" w14:textId="77777777" w:rsidR="00A648AD" w:rsidRDefault="00A648AD" w:rsidP="00A648AD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0567E825" w14:textId="77777777" w:rsidR="00A648AD" w:rsidRDefault="00A648AD" w:rsidP="00A648AD">
      <w:pPr>
        <w:pStyle w:val="NoSpacing"/>
      </w:pPr>
    </w:p>
    <w:p w14:paraId="7E418125" w14:textId="77777777" w:rsidR="00A648AD" w:rsidRDefault="00A648AD" w:rsidP="00A648AD">
      <w:pPr>
        <w:pStyle w:val="NoSpacing"/>
      </w:pPr>
    </w:p>
    <w:p w14:paraId="32046101" w14:textId="77777777" w:rsidR="00A648AD" w:rsidRDefault="00A648AD" w:rsidP="00A648AD">
      <w:pPr>
        <w:pStyle w:val="NoSpacing"/>
      </w:pPr>
      <w:r>
        <w:t>20 December 2018</w:t>
      </w:r>
    </w:p>
    <w:p w14:paraId="5B4528B0" w14:textId="77777777" w:rsidR="006B2F86" w:rsidRPr="00E71FC3" w:rsidRDefault="00A648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F475F" w14:textId="77777777" w:rsidR="00A648AD" w:rsidRDefault="00A648AD" w:rsidP="00E71FC3">
      <w:pPr>
        <w:spacing w:after="0" w:line="240" w:lineRule="auto"/>
      </w:pPr>
      <w:r>
        <w:separator/>
      </w:r>
    </w:p>
  </w:endnote>
  <w:endnote w:type="continuationSeparator" w:id="0">
    <w:p w14:paraId="2E439C71" w14:textId="77777777" w:rsidR="00A648AD" w:rsidRDefault="00A648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997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6DCD4" w14:textId="77777777" w:rsidR="00A648AD" w:rsidRDefault="00A648AD" w:rsidP="00E71FC3">
      <w:pPr>
        <w:spacing w:after="0" w:line="240" w:lineRule="auto"/>
      </w:pPr>
      <w:r>
        <w:separator/>
      </w:r>
    </w:p>
  </w:footnote>
  <w:footnote w:type="continuationSeparator" w:id="0">
    <w:p w14:paraId="64A6EFA6" w14:textId="77777777" w:rsidR="00A648AD" w:rsidRDefault="00A648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AD"/>
    <w:rsid w:val="001A7C09"/>
    <w:rsid w:val="00577BD5"/>
    <w:rsid w:val="00656CBA"/>
    <w:rsid w:val="006A1F77"/>
    <w:rsid w:val="00733BE7"/>
    <w:rsid w:val="00A648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3AFD5"/>
  <w15:chartTrackingRefBased/>
  <w15:docId w15:val="{3D6A4D3C-A449-4DE9-9B1A-0C6EB317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48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2018-12-23T20:31:00Z</dcterms:created>
  <dcterms:modified xsi:type="dcterms:W3CDTF">2018-12-23T20:32:00Z</dcterms:modified>
</cp:coreProperties>
</file>